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92" w:rsidRPr="005C06BE" w:rsidRDefault="006A6792" w:rsidP="00E55197">
      <w:pPr>
        <w:rPr>
          <w:color w:val="000000"/>
        </w:rPr>
      </w:pPr>
    </w:p>
    <w:p w:rsidR="006A6792" w:rsidRPr="00581FB8" w:rsidRDefault="006A6792" w:rsidP="00E5519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81FB8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1FB8">
        <w:rPr>
          <w:rFonts w:ascii="Times New Roman" w:hAnsi="Times New Roman"/>
          <w:b/>
          <w:sz w:val="28"/>
          <w:szCs w:val="28"/>
        </w:rPr>
        <w:t>«УДАЧНЕНСКАЯ ШКОЛА»</w:t>
      </w:r>
    </w:p>
    <w:p w:rsidR="006A6792" w:rsidRPr="00581FB8" w:rsidRDefault="006A6792" w:rsidP="00581FB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81FB8">
        <w:rPr>
          <w:rFonts w:ascii="Times New Roman" w:hAnsi="Times New Roman"/>
          <w:b/>
          <w:sz w:val="28"/>
          <w:szCs w:val="28"/>
        </w:rPr>
        <w:t>КРАСНОГВАРДЕЙСКОГО РАЙОНА</w:t>
      </w:r>
    </w:p>
    <w:p w:rsidR="006A6792" w:rsidRPr="00581FB8" w:rsidRDefault="006A6792" w:rsidP="00581FB8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81FB8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6A6792" w:rsidRPr="00BB0F37" w:rsidRDefault="006A6792" w:rsidP="00313E60">
      <w:pPr>
        <w:pStyle w:val="BodyText"/>
        <w:jc w:val="left"/>
        <w:rPr>
          <w:b/>
          <w:color w:val="000000"/>
          <w:szCs w:val="28"/>
        </w:rPr>
      </w:pPr>
    </w:p>
    <w:p w:rsidR="006A6792" w:rsidRPr="001946D7" w:rsidRDefault="006A6792" w:rsidP="00313E6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946D7">
        <w:rPr>
          <w:rFonts w:ascii="Times New Roman" w:hAnsi="Times New Roman"/>
          <w:b/>
          <w:color w:val="000000"/>
          <w:sz w:val="28"/>
          <w:szCs w:val="28"/>
        </w:rPr>
        <w:t xml:space="preserve">ПРИКАЗ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6792" w:rsidRPr="001946D7" w:rsidRDefault="006A6792" w:rsidP="00E5519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29.05.2015г.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с.Удачное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№</w:t>
      </w:r>
      <w:r>
        <w:rPr>
          <w:rFonts w:ascii="Times New Roman" w:hAnsi="Times New Roman"/>
          <w:color w:val="000000"/>
          <w:sz w:val="28"/>
          <w:szCs w:val="28"/>
        </w:rPr>
        <w:t xml:space="preserve"> 104</w:t>
      </w:r>
    </w:p>
    <w:p w:rsidR="006A6792" w:rsidRDefault="006A6792" w:rsidP="00581F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работы</w:t>
      </w:r>
      <w:r w:rsidRPr="008E2121">
        <w:rPr>
          <w:rFonts w:ascii="Times New Roman" w:hAnsi="Times New Roman"/>
          <w:b/>
          <w:sz w:val="28"/>
          <w:szCs w:val="28"/>
        </w:rPr>
        <w:t xml:space="preserve"> летних</w:t>
      </w:r>
    </w:p>
    <w:p w:rsidR="006A6792" w:rsidRDefault="006A6792" w:rsidP="00581F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дневных </w:t>
      </w:r>
      <w:r w:rsidRPr="008E2121">
        <w:rPr>
          <w:rFonts w:ascii="Times New Roman" w:hAnsi="Times New Roman"/>
          <w:b/>
          <w:sz w:val="28"/>
          <w:szCs w:val="28"/>
        </w:rPr>
        <w:t>тематических</w:t>
      </w:r>
      <w:r>
        <w:rPr>
          <w:rFonts w:ascii="Times New Roman" w:hAnsi="Times New Roman"/>
          <w:b/>
          <w:sz w:val="28"/>
          <w:szCs w:val="28"/>
        </w:rPr>
        <w:t xml:space="preserve"> площадок</w:t>
      </w:r>
    </w:p>
    <w:p w:rsidR="006A6792" w:rsidRPr="00E55197" w:rsidRDefault="006A6792" w:rsidP="00E551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E2121">
        <w:rPr>
          <w:rFonts w:ascii="Times New Roman" w:hAnsi="Times New Roman"/>
          <w:b/>
          <w:sz w:val="28"/>
          <w:szCs w:val="28"/>
        </w:rPr>
        <w:t>в период летних школьных каникул 201</w:t>
      </w:r>
      <w:r>
        <w:rPr>
          <w:rFonts w:ascii="Times New Roman" w:hAnsi="Times New Roman"/>
          <w:b/>
          <w:sz w:val="28"/>
          <w:szCs w:val="28"/>
        </w:rPr>
        <w:t>5</w:t>
      </w:r>
      <w:r w:rsidRPr="008E212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A6792" w:rsidRDefault="006A6792" w:rsidP="007C482C">
      <w:pPr>
        <w:spacing w:after="0" w:line="240" w:lineRule="auto"/>
        <w:ind w:left="-54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Согласно приказу  управления образования Администрации Красногвардейского района от 30.04. 2015 года № 214 «Об организации  работы</w:t>
      </w:r>
      <w:r w:rsidRPr="00986E45">
        <w:rPr>
          <w:rFonts w:ascii="Times New Roman" w:hAnsi="Times New Roman"/>
          <w:sz w:val="28"/>
          <w:szCs w:val="28"/>
        </w:rPr>
        <w:t xml:space="preserve"> летних дневных тематических, вечерних спортивных площадок  на базе образовательных учреждений </w:t>
      </w:r>
      <w:r>
        <w:rPr>
          <w:rFonts w:ascii="Times New Roman" w:hAnsi="Times New Roman"/>
          <w:sz w:val="28"/>
          <w:szCs w:val="28"/>
        </w:rPr>
        <w:t xml:space="preserve">Красногвардейского </w:t>
      </w:r>
      <w:r w:rsidRPr="00986E45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</w:t>
      </w:r>
      <w:r w:rsidRPr="00986E45">
        <w:rPr>
          <w:rFonts w:ascii="Times New Roman" w:hAnsi="Times New Roman"/>
          <w:sz w:val="28"/>
          <w:szCs w:val="28"/>
        </w:rPr>
        <w:t xml:space="preserve"> в период летних школьных каникул </w:t>
      </w:r>
      <w:r>
        <w:rPr>
          <w:rFonts w:ascii="Times New Roman" w:hAnsi="Times New Roman"/>
          <w:sz w:val="28"/>
          <w:szCs w:val="28"/>
        </w:rPr>
        <w:t>2015</w:t>
      </w:r>
      <w:r w:rsidRPr="00986E45">
        <w:rPr>
          <w:rFonts w:ascii="Times New Roman" w:hAnsi="Times New Roman"/>
          <w:sz w:val="28"/>
          <w:szCs w:val="28"/>
        </w:rPr>
        <w:t xml:space="preserve"> года»</w:t>
      </w:r>
      <w:r>
        <w:rPr>
          <w:rFonts w:ascii="Times New Roman" w:hAnsi="Times New Roman"/>
          <w:sz w:val="28"/>
          <w:szCs w:val="28"/>
        </w:rPr>
        <w:t xml:space="preserve">  в</w:t>
      </w:r>
      <w:r w:rsidRPr="00986E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целях организации и проведения летней оздоровительной кампании 2015 года, обеспечения занятости учащихся общеобразовательных учреждений в период летних школьных каникул  и создания надлежащих условий для воспитательной, культурно-  массовой, физкультурно-спортивной работы</w:t>
      </w:r>
    </w:p>
    <w:p w:rsidR="006A6792" w:rsidRPr="00E55197" w:rsidRDefault="006A6792" w:rsidP="00E55197">
      <w:pPr>
        <w:spacing w:after="0" w:line="240" w:lineRule="auto"/>
        <w:ind w:left="-540"/>
        <w:jc w:val="both"/>
        <w:rPr>
          <w:rFonts w:ascii="Times New Roman" w:hAnsi="Times New Roman"/>
          <w:b/>
          <w:sz w:val="28"/>
          <w:szCs w:val="28"/>
        </w:rPr>
      </w:pPr>
      <w:r w:rsidRPr="00E55197">
        <w:rPr>
          <w:rFonts w:ascii="Times New Roman" w:hAnsi="Times New Roman"/>
          <w:b/>
          <w:sz w:val="28"/>
          <w:szCs w:val="28"/>
        </w:rPr>
        <w:t>ПРИКАЗЫВАЮ:</w:t>
      </w:r>
    </w:p>
    <w:p w:rsidR="006A6792" w:rsidRPr="005F38BD" w:rsidRDefault="006A6792" w:rsidP="00F42322">
      <w:pPr>
        <w:pStyle w:val="ListParagraph"/>
        <w:numPr>
          <w:ilvl w:val="0"/>
          <w:numId w:val="5"/>
        </w:numPr>
        <w:tabs>
          <w:tab w:val="left" w:pos="0"/>
          <w:tab w:val="left" w:pos="851"/>
          <w:tab w:val="left" w:pos="993"/>
        </w:tabs>
        <w:spacing w:after="0" w:line="240" w:lineRule="auto"/>
        <w:ind w:left="-540" w:firstLine="284"/>
        <w:jc w:val="both"/>
        <w:rPr>
          <w:rFonts w:ascii="Times New Roman" w:hAnsi="Times New Roman"/>
          <w:sz w:val="28"/>
          <w:szCs w:val="28"/>
        </w:rPr>
      </w:pPr>
      <w:r w:rsidRPr="005F38B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рганизовать работу</w:t>
      </w:r>
      <w:r w:rsidRPr="005F38BD">
        <w:rPr>
          <w:rFonts w:ascii="Times New Roman" w:hAnsi="Times New Roman"/>
          <w:sz w:val="28"/>
          <w:szCs w:val="28"/>
        </w:rPr>
        <w:t xml:space="preserve"> дневной тематической площадки на базе МБОУ «Удачненская школа» в период с </w:t>
      </w:r>
      <w:r>
        <w:rPr>
          <w:rFonts w:ascii="Times New Roman" w:hAnsi="Times New Roman"/>
          <w:sz w:val="28"/>
          <w:szCs w:val="28"/>
        </w:rPr>
        <w:t>02 по 22</w:t>
      </w:r>
      <w:r w:rsidRPr="005F38BD">
        <w:rPr>
          <w:rFonts w:ascii="Times New Roman" w:hAnsi="Times New Roman"/>
          <w:sz w:val="28"/>
          <w:szCs w:val="28"/>
        </w:rPr>
        <w:t>.06.2015 года;</w:t>
      </w:r>
    </w:p>
    <w:p w:rsidR="006A6792" w:rsidRPr="00E55197" w:rsidRDefault="006A6792" w:rsidP="00F42322">
      <w:pPr>
        <w:spacing w:after="0" w:line="240" w:lineRule="auto"/>
        <w:ind w:left="-540" w:firstLine="1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Назначить начальником</w:t>
      </w:r>
      <w:r w:rsidRPr="00581FB8">
        <w:rPr>
          <w:rFonts w:ascii="Times New Roman" w:hAnsi="Times New Roman"/>
          <w:sz w:val="28"/>
          <w:szCs w:val="28"/>
        </w:rPr>
        <w:t xml:space="preserve"> дневной тематической площадки</w:t>
      </w:r>
      <w:r>
        <w:rPr>
          <w:rFonts w:ascii="Times New Roman" w:hAnsi="Times New Roman"/>
          <w:sz w:val="28"/>
          <w:szCs w:val="28"/>
        </w:rPr>
        <w:t xml:space="preserve"> Казанкову Е.М.-   заместителя директора по учебно-воспитательной работе.</w:t>
      </w:r>
    </w:p>
    <w:p w:rsidR="006A6792" w:rsidRPr="00581FB8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0749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Назначить руководителями  тематических площадок</w:t>
      </w:r>
      <w:r w:rsidRPr="00581FB8">
        <w:rPr>
          <w:rFonts w:ascii="Times New Roman" w:hAnsi="Times New Roman"/>
          <w:sz w:val="28"/>
          <w:szCs w:val="28"/>
        </w:rPr>
        <w:t>:</w:t>
      </w:r>
    </w:p>
    <w:p w:rsidR="006A6792" w:rsidRPr="002F6908" w:rsidRDefault="006A6792" w:rsidP="00714BC8">
      <w:pPr>
        <w:pStyle w:val="ListParagraph"/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Годованюк К.С.- у</w:t>
      </w:r>
      <w:r w:rsidRPr="002F6908">
        <w:rPr>
          <w:rFonts w:ascii="Times New Roman" w:hAnsi="Times New Roman"/>
          <w:sz w:val="28"/>
          <w:szCs w:val="28"/>
        </w:rPr>
        <w:t>читель начальных классов,</w:t>
      </w:r>
    </w:p>
    <w:p w:rsidR="006A6792" w:rsidRDefault="006A6792" w:rsidP="00E55197">
      <w:pPr>
        <w:pStyle w:val="ListParagraph"/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Усенко Н</w:t>
      </w:r>
      <w:r w:rsidRPr="002F690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Н. - у</w:t>
      </w:r>
      <w:r w:rsidRPr="002F6908">
        <w:rPr>
          <w:rFonts w:ascii="Times New Roman" w:hAnsi="Times New Roman"/>
          <w:sz w:val="28"/>
          <w:szCs w:val="28"/>
        </w:rPr>
        <w:t>читель начальных классов,</w:t>
      </w:r>
    </w:p>
    <w:p w:rsidR="006A6792" w:rsidRDefault="006A6792" w:rsidP="00E55197">
      <w:pPr>
        <w:pStyle w:val="ListParagraph"/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Дулепова Е.В.-</w:t>
      </w:r>
      <w:r w:rsidRPr="002F69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учитель английского языка.</w:t>
      </w:r>
    </w:p>
    <w:p w:rsidR="006A6792" w:rsidRPr="00714BC8" w:rsidRDefault="006A6792" w:rsidP="00714BC8">
      <w:pPr>
        <w:pStyle w:val="ListParagraph"/>
        <w:ind w:left="-851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Сычевская Л.А.- учитель математики.</w:t>
      </w:r>
    </w:p>
    <w:p w:rsidR="006A6792" w:rsidRPr="00E55197" w:rsidRDefault="006A6792" w:rsidP="00E55197">
      <w:pPr>
        <w:ind w:left="-851" w:firstLine="284"/>
        <w:rPr>
          <w:rFonts w:ascii="Times New Roman" w:hAnsi="Times New Roman"/>
          <w:sz w:val="28"/>
          <w:szCs w:val="28"/>
        </w:rPr>
      </w:pPr>
      <w:r w:rsidRPr="00E55197">
        <w:rPr>
          <w:rFonts w:ascii="Times New Roman" w:hAnsi="Times New Roman"/>
          <w:sz w:val="28"/>
          <w:szCs w:val="28"/>
        </w:rPr>
        <w:t>4.Руководителям тематических площадок:</w:t>
      </w:r>
    </w:p>
    <w:p w:rsidR="006A6792" w:rsidRPr="00E55197" w:rsidRDefault="006A6792" w:rsidP="00F42322">
      <w:pPr>
        <w:ind w:left="-540" w:firstLine="284"/>
        <w:jc w:val="both"/>
        <w:rPr>
          <w:rFonts w:ascii="Times New Roman" w:hAnsi="Times New Roman"/>
          <w:sz w:val="28"/>
          <w:szCs w:val="28"/>
        </w:rPr>
      </w:pPr>
      <w:r w:rsidRPr="00E55197">
        <w:rPr>
          <w:rFonts w:ascii="Times New Roman" w:hAnsi="Times New Roman"/>
          <w:sz w:val="28"/>
          <w:szCs w:val="28"/>
        </w:rPr>
        <w:t>4.1. Провести инструктаж и практическую отработку действий на случай возникновения чрезвычайных ситуаций с детьми в срок  до 02.06.2015 года и зафиксировать в соответствующих журналах.</w:t>
      </w:r>
    </w:p>
    <w:p w:rsidR="006A6792" w:rsidRPr="00FF6551" w:rsidRDefault="006A6792" w:rsidP="00714BC8">
      <w:pPr>
        <w:ind w:left="-851" w:firstLine="284"/>
        <w:jc w:val="both"/>
        <w:rPr>
          <w:rFonts w:ascii="Times New Roman" w:hAnsi="Times New Roman"/>
          <w:sz w:val="28"/>
          <w:szCs w:val="28"/>
        </w:rPr>
      </w:pPr>
      <w:r w:rsidRPr="00FF6551">
        <w:rPr>
          <w:rFonts w:ascii="Times New Roman" w:hAnsi="Times New Roman"/>
          <w:sz w:val="28"/>
          <w:szCs w:val="28"/>
        </w:rPr>
        <w:t>4.2.Ежедневно вести  журнал учета посещаемости детей.</w:t>
      </w:r>
    </w:p>
    <w:p w:rsidR="006A6792" w:rsidRPr="00FF6551" w:rsidRDefault="006A6792" w:rsidP="00F42322">
      <w:pPr>
        <w:ind w:left="-540" w:firstLine="284"/>
        <w:jc w:val="both"/>
        <w:rPr>
          <w:rFonts w:ascii="Times New Roman" w:hAnsi="Times New Roman"/>
          <w:sz w:val="28"/>
          <w:szCs w:val="28"/>
        </w:rPr>
      </w:pPr>
      <w:r w:rsidRPr="00FF6551">
        <w:rPr>
          <w:rFonts w:ascii="Times New Roman" w:hAnsi="Times New Roman"/>
          <w:sz w:val="28"/>
          <w:szCs w:val="28"/>
        </w:rPr>
        <w:t>4.3. По необходимости (в зависимости от видов деятельности) проводить с учащимися целевой инструктаж, с записью в журнале инструктажей по технике безопасности.</w:t>
      </w:r>
    </w:p>
    <w:p w:rsidR="006A6792" w:rsidRPr="00FF6551" w:rsidRDefault="006A6792" w:rsidP="00F42322">
      <w:pPr>
        <w:ind w:left="-720" w:firstLine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Pr="00F47E6E">
        <w:rPr>
          <w:rFonts w:ascii="Times New Roman" w:hAnsi="Times New Roman"/>
          <w:sz w:val="28"/>
          <w:szCs w:val="28"/>
        </w:rPr>
        <w:t>. При необходимости опер</w:t>
      </w:r>
      <w:r>
        <w:rPr>
          <w:rFonts w:ascii="Times New Roman" w:hAnsi="Times New Roman"/>
          <w:sz w:val="28"/>
          <w:szCs w:val="28"/>
        </w:rPr>
        <w:t>ативно информировать администрацию ОУ</w:t>
      </w:r>
      <w:r w:rsidRPr="00F47E6E">
        <w:rPr>
          <w:rFonts w:ascii="Times New Roman" w:hAnsi="Times New Roman"/>
          <w:sz w:val="28"/>
          <w:szCs w:val="28"/>
        </w:rPr>
        <w:t xml:space="preserve">          обо всех происшествиях, связанных с угрозой жизни и здоровью детей и работников площадки в период функционирования с целью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47E6E">
        <w:rPr>
          <w:rFonts w:ascii="Times New Roman" w:hAnsi="Times New Roman"/>
          <w:sz w:val="28"/>
          <w:szCs w:val="28"/>
        </w:rPr>
        <w:t xml:space="preserve"> оперативного предоставления необходимой по</w:t>
      </w:r>
      <w:r>
        <w:rPr>
          <w:rFonts w:ascii="Times New Roman" w:hAnsi="Times New Roman"/>
          <w:sz w:val="28"/>
          <w:szCs w:val="28"/>
        </w:rPr>
        <w:t>мощи.</w:t>
      </w:r>
    </w:p>
    <w:p w:rsidR="006A6792" w:rsidRPr="001D1578" w:rsidRDefault="006A6792" w:rsidP="00F42322">
      <w:pPr>
        <w:ind w:left="-720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D1578">
        <w:rPr>
          <w:rFonts w:ascii="Times New Roman" w:hAnsi="Times New Roman"/>
          <w:sz w:val="28"/>
          <w:szCs w:val="28"/>
        </w:rPr>
        <w:t>.Ответственность за жизнь и здоровье учащихся  во время пребывания их  на тематической площадке возложить на руководителей тематической площадки.</w:t>
      </w:r>
    </w:p>
    <w:p w:rsidR="006A6792" w:rsidRPr="00581FB8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</w:t>
      </w:r>
      <w:r w:rsidRPr="00717A47">
        <w:rPr>
          <w:rFonts w:ascii="Times New Roman" w:hAnsi="Times New Roman"/>
          <w:sz w:val="28"/>
          <w:szCs w:val="28"/>
        </w:rPr>
        <w:t xml:space="preserve">твердить положение о дневной тематической </w:t>
      </w:r>
      <w:r>
        <w:rPr>
          <w:rFonts w:ascii="Times New Roman" w:hAnsi="Times New Roman"/>
          <w:sz w:val="28"/>
          <w:szCs w:val="28"/>
        </w:rPr>
        <w:t>площадке. (Приложение №1)</w:t>
      </w:r>
    </w:p>
    <w:p w:rsidR="006A6792" w:rsidRPr="000247B9" w:rsidRDefault="006A6792" w:rsidP="00714BC8">
      <w:pPr>
        <w:pStyle w:val="western"/>
        <w:spacing w:before="0" w:beforeAutospacing="0" w:after="0" w:afterAutospacing="0"/>
        <w:ind w:left="-851" w:firstLine="284"/>
        <w:rPr>
          <w:sz w:val="28"/>
          <w:szCs w:val="28"/>
        </w:rPr>
      </w:pPr>
      <w:r>
        <w:rPr>
          <w:sz w:val="28"/>
          <w:szCs w:val="28"/>
        </w:rPr>
        <w:t xml:space="preserve">7. Утвердить </w:t>
      </w:r>
      <w:r w:rsidRPr="000247B9">
        <w:rPr>
          <w:sz w:val="28"/>
          <w:szCs w:val="28"/>
        </w:rPr>
        <w:t>График работы дневной тематической площадки</w:t>
      </w:r>
      <w:r w:rsidRPr="000247B9">
        <w:rPr>
          <w:bCs/>
          <w:color w:val="000000"/>
          <w:sz w:val="28"/>
          <w:szCs w:val="28"/>
        </w:rPr>
        <w:t xml:space="preserve"> на базе </w:t>
      </w:r>
      <w:r>
        <w:rPr>
          <w:bCs/>
          <w:color w:val="000000"/>
          <w:sz w:val="28"/>
          <w:szCs w:val="28"/>
        </w:rPr>
        <w:t xml:space="preserve"> МБОУ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(Приложение №2)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8.У</w:t>
      </w:r>
      <w:r w:rsidRPr="00717A47">
        <w:rPr>
          <w:rFonts w:ascii="Times New Roman" w:hAnsi="Times New Roman"/>
          <w:sz w:val="28"/>
          <w:szCs w:val="28"/>
        </w:rPr>
        <w:t>твердить</w:t>
      </w:r>
      <w:r>
        <w:rPr>
          <w:sz w:val="28"/>
          <w:szCs w:val="28"/>
        </w:rPr>
        <w:t xml:space="preserve"> </w:t>
      </w:r>
      <w:r w:rsidRPr="00FF6551">
        <w:rPr>
          <w:rFonts w:ascii="Times New Roman" w:hAnsi="Times New Roman"/>
          <w:sz w:val="28"/>
          <w:szCs w:val="28"/>
        </w:rPr>
        <w:t>план работы</w:t>
      </w:r>
      <w:r w:rsidRPr="00717A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дневной тематической площадки (Приложение №3)</w:t>
      </w:r>
    </w:p>
    <w:p w:rsidR="006A6792" w:rsidRDefault="006A6792" w:rsidP="00F42322">
      <w:pPr>
        <w:tabs>
          <w:tab w:val="left" w:pos="0"/>
          <w:tab w:val="left" w:pos="851"/>
          <w:tab w:val="left" w:pos="993"/>
        </w:tabs>
        <w:spacing w:after="0" w:line="240" w:lineRule="auto"/>
        <w:ind w:left="-72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9.Создать творческую группу по разработке образовательных программ дневных тематических площадок в составе: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-Годованюк К.С. - учитель начальных классов,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-Дадаева Э.Я.- учитель дополнительного образования,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-Усенко Н.Н.- учитель начальных классов,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-Дулепова Е.В.- учитель английского языка,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-Сычевская Л.А.- учитель математики.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Казанковой Е.М.- заместителю директора по учебно-воспитательной работе:</w:t>
      </w:r>
    </w:p>
    <w:p w:rsidR="006A6792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10.1. Разместить </w:t>
      </w:r>
      <w:r w:rsidRPr="00717A47">
        <w:rPr>
          <w:rFonts w:ascii="Times New Roman" w:hAnsi="Times New Roman"/>
          <w:sz w:val="28"/>
          <w:szCs w:val="28"/>
        </w:rPr>
        <w:t xml:space="preserve"> на информационном стенде </w:t>
      </w:r>
      <w:r>
        <w:rPr>
          <w:rFonts w:ascii="Times New Roman" w:hAnsi="Times New Roman"/>
          <w:sz w:val="28"/>
          <w:szCs w:val="28"/>
        </w:rPr>
        <w:t xml:space="preserve"> «Лето 2015» </w:t>
      </w:r>
      <w:r w:rsidRPr="00717A47">
        <w:rPr>
          <w:rFonts w:ascii="Times New Roman" w:hAnsi="Times New Roman"/>
          <w:sz w:val="28"/>
          <w:szCs w:val="28"/>
        </w:rPr>
        <w:t>график работы площадок;</w:t>
      </w:r>
    </w:p>
    <w:p w:rsidR="006A6792" w:rsidRDefault="006A6792" w:rsidP="00F42322">
      <w:pPr>
        <w:tabs>
          <w:tab w:val="left" w:pos="0"/>
          <w:tab w:val="left" w:pos="851"/>
          <w:tab w:val="left" w:pos="993"/>
        </w:tabs>
        <w:spacing w:after="0" w:line="240" w:lineRule="auto"/>
        <w:ind w:left="-720" w:firstLine="1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10.2. Д</w:t>
      </w:r>
      <w:r w:rsidRPr="00717A47">
        <w:rPr>
          <w:rFonts w:ascii="Times New Roman" w:hAnsi="Times New Roman"/>
          <w:sz w:val="28"/>
          <w:szCs w:val="28"/>
        </w:rPr>
        <w:t>овести до сведения родительской общественности информацию о формах организации оздоровления подростков в период летн</w:t>
      </w:r>
      <w:r>
        <w:rPr>
          <w:rFonts w:ascii="Times New Roman" w:hAnsi="Times New Roman"/>
          <w:sz w:val="28"/>
          <w:szCs w:val="28"/>
        </w:rPr>
        <w:t>ей оздоровительной кампании 2015</w:t>
      </w:r>
      <w:r w:rsidRPr="00717A47">
        <w:rPr>
          <w:rFonts w:ascii="Times New Roman" w:hAnsi="Times New Roman"/>
          <w:sz w:val="28"/>
          <w:szCs w:val="28"/>
        </w:rPr>
        <w:t xml:space="preserve"> года;</w:t>
      </w:r>
    </w:p>
    <w:p w:rsidR="006A6792" w:rsidRDefault="006A6792" w:rsidP="00F42322">
      <w:pPr>
        <w:tabs>
          <w:tab w:val="left" w:pos="0"/>
          <w:tab w:val="left" w:pos="851"/>
          <w:tab w:val="left" w:pos="993"/>
        </w:tabs>
        <w:spacing w:after="0" w:line="240" w:lineRule="auto"/>
        <w:ind w:left="-720"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10.3. Информацию об организации работы дневной тематической площадки направить до 05.06.2015г в Управление образования </w:t>
      </w:r>
    </w:p>
    <w:p w:rsidR="006A6792" w:rsidRDefault="006A6792" w:rsidP="00714BC8">
      <w:pPr>
        <w:pStyle w:val="ListParagraph"/>
        <w:tabs>
          <w:tab w:val="left" w:pos="0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10.4.Осуществлять постоянный контроль за деятельностью площадки.</w:t>
      </w:r>
    </w:p>
    <w:p w:rsidR="006A6792" w:rsidRPr="00717A47" w:rsidRDefault="006A6792" w:rsidP="00714BC8">
      <w:pPr>
        <w:tabs>
          <w:tab w:val="left" w:pos="0"/>
          <w:tab w:val="left" w:pos="851"/>
          <w:tab w:val="left" w:pos="993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</w:p>
    <w:p w:rsidR="006A6792" w:rsidRPr="00986E45" w:rsidRDefault="006A6792" w:rsidP="00714BC8">
      <w:pPr>
        <w:tabs>
          <w:tab w:val="left" w:pos="0"/>
          <w:tab w:val="left" w:pos="851"/>
          <w:tab w:val="left" w:pos="993"/>
        </w:tabs>
        <w:ind w:left="-851" w:firstLine="284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0F3C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6E45">
        <w:rPr>
          <w:rFonts w:ascii="Times New Roman" w:hAnsi="Times New Roman"/>
          <w:sz w:val="28"/>
          <w:szCs w:val="28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А.Н.Казанков</w:t>
      </w:r>
    </w:p>
    <w:p w:rsidR="006A6792" w:rsidRPr="00986E45" w:rsidRDefault="006A6792" w:rsidP="000F3C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6792" w:rsidRPr="00986E45" w:rsidRDefault="006A6792" w:rsidP="000F3C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приказом ознакомлены:                                               Е.М.Казанкова</w:t>
      </w:r>
    </w:p>
    <w:p w:rsidR="006A6792" w:rsidRDefault="006A6792" w:rsidP="007A042F">
      <w:pP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К.С.Годованюк </w:t>
      </w:r>
    </w:p>
    <w:p w:rsidR="006A6792" w:rsidRPr="00986E45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Л.А Сычевская </w:t>
      </w: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Е.В Дулепова </w:t>
      </w: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Э.Я Дадаева</w:t>
      </w: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Н.Н.Усенко </w:t>
      </w: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ind w:left="4860"/>
        <w:jc w:val="both"/>
        <w:rPr>
          <w:rFonts w:ascii="Times New Roman" w:hAnsi="Times New Roman"/>
          <w:sz w:val="28"/>
          <w:szCs w:val="28"/>
        </w:rPr>
      </w:pPr>
    </w:p>
    <w:p w:rsidR="006A6792" w:rsidRPr="00581FB8" w:rsidRDefault="006A6792" w:rsidP="00E55197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81FB8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1FB8">
        <w:rPr>
          <w:rFonts w:ascii="Times New Roman" w:hAnsi="Times New Roman"/>
          <w:b/>
          <w:sz w:val="28"/>
          <w:szCs w:val="28"/>
        </w:rPr>
        <w:t>«УДАЧНЕНСКАЯ ШКОЛА»</w:t>
      </w:r>
    </w:p>
    <w:p w:rsidR="006A6792" w:rsidRPr="00581FB8" w:rsidRDefault="006A6792" w:rsidP="0032534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81FB8">
        <w:rPr>
          <w:rFonts w:ascii="Times New Roman" w:hAnsi="Times New Roman"/>
          <w:b/>
          <w:sz w:val="28"/>
          <w:szCs w:val="28"/>
        </w:rPr>
        <w:t>КРАСНОГВАРДЕЙСКОГО РАЙОНА</w:t>
      </w:r>
    </w:p>
    <w:p w:rsidR="006A6792" w:rsidRPr="00581FB8" w:rsidRDefault="006A6792" w:rsidP="0032534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581FB8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6A6792" w:rsidRPr="00BB0F37" w:rsidRDefault="006A6792" w:rsidP="00325344">
      <w:pPr>
        <w:pStyle w:val="BodyText"/>
        <w:jc w:val="left"/>
        <w:rPr>
          <w:b/>
          <w:color w:val="000000"/>
          <w:szCs w:val="28"/>
        </w:rPr>
      </w:pPr>
    </w:p>
    <w:p w:rsidR="006A6792" w:rsidRDefault="006A6792" w:rsidP="00E55197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946D7">
        <w:rPr>
          <w:rFonts w:ascii="Times New Roman" w:hAnsi="Times New Roman"/>
          <w:b/>
          <w:color w:val="000000"/>
          <w:sz w:val="28"/>
          <w:szCs w:val="28"/>
        </w:rPr>
        <w:t xml:space="preserve">ПРИКАЗ   </w:t>
      </w:r>
    </w:p>
    <w:p w:rsidR="006A6792" w:rsidRPr="00E55197" w:rsidRDefault="006A6792" w:rsidP="00E55197">
      <w:pPr>
        <w:rPr>
          <w:rFonts w:ascii="Times New Roman" w:hAnsi="Times New Roman"/>
          <w:b/>
          <w:color w:val="000000"/>
          <w:sz w:val="28"/>
          <w:szCs w:val="28"/>
        </w:rPr>
      </w:pPr>
      <w:r w:rsidRPr="001946D7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29.05. 2015г.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с.Удачное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1946D7">
        <w:rPr>
          <w:rFonts w:ascii="Times New Roman" w:hAnsi="Times New Roman"/>
          <w:color w:val="000000"/>
          <w:sz w:val="28"/>
          <w:szCs w:val="28"/>
        </w:rPr>
        <w:t xml:space="preserve">  №</w:t>
      </w:r>
      <w:r>
        <w:rPr>
          <w:rFonts w:ascii="Times New Roman" w:hAnsi="Times New Roman"/>
          <w:color w:val="000000"/>
          <w:sz w:val="28"/>
          <w:szCs w:val="28"/>
        </w:rPr>
        <w:t xml:space="preserve"> 105</w:t>
      </w:r>
    </w:p>
    <w:p w:rsidR="006A6792" w:rsidRDefault="006A6792" w:rsidP="006E7C8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зачислении детей на дневную</w:t>
      </w:r>
    </w:p>
    <w:p w:rsidR="006A6792" w:rsidRDefault="006A6792" w:rsidP="005E26CE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летнюю тематическую площадку </w:t>
      </w:r>
    </w:p>
    <w:p w:rsidR="006A6792" w:rsidRDefault="006A6792" w:rsidP="005E26CE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6E7C8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На основании заявления родителей и лиц, их заменяющих </w:t>
      </w:r>
    </w:p>
    <w:p w:rsidR="006A6792" w:rsidRPr="00E55197" w:rsidRDefault="006A6792" w:rsidP="006E7C89">
      <w:pPr>
        <w:spacing w:after="0" w:line="240" w:lineRule="auto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E55197">
        <w:rPr>
          <w:rFonts w:ascii="Times New Roman" w:hAnsi="Times New Roman"/>
          <w:b/>
          <w:sz w:val="28"/>
          <w:szCs w:val="28"/>
        </w:rPr>
        <w:t>ПРИКАЗЫВАЮ:</w:t>
      </w:r>
    </w:p>
    <w:p w:rsidR="006A6792" w:rsidRPr="006E7C89" w:rsidRDefault="006A6792" w:rsidP="006E7C8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Зачислить на дневную летнюю тематическую площадку  учащихся по группам:</w:t>
      </w:r>
    </w:p>
    <w:p w:rsidR="006A6792" w:rsidRDefault="006A6792" w:rsidP="00E55197">
      <w:pPr>
        <w:spacing w:after="0" w:line="240" w:lineRule="auto"/>
        <w:ind w:left="-72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-дневную летнюю тематическую площадку «Капитошка» (спортивно-оздоровительное     направление):</w:t>
      </w:r>
    </w:p>
    <w:p w:rsidR="006A6792" w:rsidRDefault="006A6792" w:rsidP="00E55197">
      <w:pPr>
        <w:spacing w:after="0" w:line="240" w:lineRule="auto"/>
        <w:ind w:left="-851" w:firstLine="1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Васильчук Дарина 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Дитюк Анна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Сейтхалилова Мавиле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Шевченко Екатерина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Серяков Артем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Вепрев Артем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Перфильев Владислав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Чернышев Даниил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Сычевская Ирина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Котельник Александр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Калиберда Роман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Чехмейстер В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Болох Неля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Сухоницкая Дарья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Серт Мария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Белоконь Александр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Грищук Даниэль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Саакян Роберт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Горелова Анастасия</w:t>
      </w:r>
    </w:p>
    <w:p w:rsidR="006A6792" w:rsidRDefault="006A6792" w:rsidP="00714BC8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Паутова Валерия</w:t>
      </w:r>
    </w:p>
    <w:p w:rsidR="006A6792" w:rsidRDefault="006A6792" w:rsidP="00E12B37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 Новикова Татьяна</w:t>
      </w:r>
    </w:p>
    <w:p w:rsidR="006A6792" w:rsidRDefault="006A6792" w:rsidP="007C482C">
      <w:pPr>
        <w:spacing w:after="0" w:line="240" w:lineRule="auto"/>
        <w:ind w:left="-54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-дневную летнюю тематическую площадку «Солнышко» (спортивно-оздоровительное направление):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Брынза Анна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Шевченко Сергей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Банах Екатерина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Паутов Михаил</w:t>
      </w:r>
    </w:p>
    <w:p w:rsidR="006A6792" w:rsidRDefault="006A6792" w:rsidP="007C482C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Пилипчук Алина</w:t>
      </w:r>
    </w:p>
    <w:p w:rsidR="006A6792" w:rsidRDefault="006A6792" w:rsidP="007C482C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Заец Татьяна</w:t>
      </w:r>
    </w:p>
    <w:p w:rsidR="006A6792" w:rsidRDefault="006A6792" w:rsidP="007C482C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Ставничук Максим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Соколов Никита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9.Войтенко Артем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10.Васильчук Егор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11.Андреева Лилия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12.Заец Елена</w:t>
      </w:r>
    </w:p>
    <w:p w:rsidR="006A6792" w:rsidRDefault="006A6792" w:rsidP="007C482C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13.Паутова Карина</w:t>
      </w:r>
    </w:p>
    <w:p w:rsidR="006A6792" w:rsidRDefault="006A6792" w:rsidP="007C482C">
      <w:pPr>
        <w:spacing w:after="0" w:line="240" w:lineRule="auto"/>
        <w:ind w:left="-72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-дневную летнюю тематическую площадку «Летняя карусель 2015» (спортивно-оздоровительное направление):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Казанкова Дарья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Когут Анастасия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Брызгалов Стас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Деньгин Андрей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Курбанова Дарья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Сейтхалилов Рефат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Чернышев Евгений</w:t>
      </w:r>
    </w:p>
    <w:p w:rsidR="006A6792" w:rsidRDefault="006A6792" w:rsidP="007C482C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Шабанова Наталья</w:t>
      </w:r>
    </w:p>
    <w:p w:rsidR="006A6792" w:rsidRDefault="006A6792" w:rsidP="007C482C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Харченко Алена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Шевченко Марина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Михайлидис Екатерина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Инютина Олеся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Субботина Вероника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Таганский Руслан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Рудоман Алексей</w:t>
      </w:r>
    </w:p>
    <w:p w:rsidR="006A6792" w:rsidRDefault="006A6792" w:rsidP="00656A7A">
      <w:pPr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Токанова Алина</w:t>
      </w:r>
    </w:p>
    <w:p w:rsidR="006A6792" w:rsidRDefault="006A6792" w:rsidP="00E12B37">
      <w:pPr>
        <w:tabs>
          <w:tab w:val="left" w:pos="0"/>
        </w:tabs>
        <w:spacing w:after="0" w:line="240" w:lineRule="auto"/>
        <w:ind w:left="-851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Шевченко Анатолий</w:t>
      </w:r>
    </w:p>
    <w:p w:rsidR="006A6792" w:rsidRDefault="006A6792" w:rsidP="00E12B37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-дневную летнюю тематическую площадку «Вместе весело шагать» (краеведческо-туристическое</w:t>
      </w:r>
      <w:r w:rsidRPr="00E12B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направление):                                                                                        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-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Капитонова Наталья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-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Прокопчук Владислав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Абдурафиева Эвелина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Дулепов Александр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Филатова Юлия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Хотулева Анна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Посаженников Владимир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Таганская Людмила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Очкан Диана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Буханцева Марина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Плахотникова Татьяна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Сазонова Анна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Фролова Александра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Явтушенко Виолетта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Папельбу Влада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Гуртовенко Владимир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Солтык Александр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Паутов Владимир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Вепрева Валерия</w:t>
      </w:r>
    </w:p>
    <w:p w:rsidR="006A6792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Любиченко Александр</w:t>
      </w:r>
    </w:p>
    <w:p w:rsidR="006A6792" w:rsidRPr="004E5EDF" w:rsidRDefault="006A6792" w:rsidP="00E12B37">
      <w:pPr>
        <w:pStyle w:val="ListParagraph"/>
        <w:numPr>
          <w:ilvl w:val="0"/>
          <w:numId w:val="7"/>
        </w:numPr>
        <w:spacing w:after="0" w:line="240" w:lineRule="auto"/>
        <w:ind w:left="0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Карпова Марина</w:t>
      </w:r>
    </w:p>
    <w:p w:rsidR="006A6792" w:rsidRDefault="006A6792" w:rsidP="00E12B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986E45">
        <w:rPr>
          <w:rFonts w:ascii="Times New Roman" w:hAnsi="Times New Roman"/>
          <w:sz w:val="28"/>
          <w:szCs w:val="28"/>
        </w:rPr>
        <w:t xml:space="preserve">Директор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А.Н.Казанков</w:t>
      </w:r>
    </w:p>
    <w:p w:rsidR="006A6792" w:rsidRDefault="006A6792" w:rsidP="00313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313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6792" w:rsidRDefault="006A6792" w:rsidP="007A04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A6792" w:rsidRDefault="006A6792" w:rsidP="007A042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A6792" w:rsidSect="00E55197">
      <w:pgSz w:w="11906" w:h="16838"/>
      <w:pgMar w:top="426" w:right="850" w:bottom="426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69D0"/>
    <w:multiLevelType w:val="hybridMultilevel"/>
    <w:tmpl w:val="037ACAB4"/>
    <w:lvl w:ilvl="0" w:tplc="080C0028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CC27382"/>
    <w:multiLevelType w:val="hybridMultilevel"/>
    <w:tmpl w:val="0E0C2E28"/>
    <w:lvl w:ilvl="0" w:tplc="30745CC2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234F46C1"/>
    <w:multiLevelType w:val="hybridMultilevel"/>
    <w:tmpl w:val="D0BA071E"/>
    <w:lvl w:ilvl="0" w:tplc="E610AE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62350D"/>
    <w:multiLevelType w:val="hybridMultilevel"/>
    <w:tmpl w:val="EA3494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1E5D85"/>
    <w:multiLevelType w:val="hybridMultilevel"/>
    <w:tmpl w:val="C898F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FEA0DFB"/>
    <w:multiLevelType w:val="hybridMultilevel"/>
    <w:tmpl w:val="02FAADFA"/>
    <w:lvl w:ilvl="0" w:tplc="C214166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16D0CEE"/>
    <w:multiLevelType w:val="hybridMultilevel"/>
    <w:tmpl w:val="6B54087C"/>
    <w:lvl w:ilvl="0" w:tplc="40EE3778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025"/>
    <w:rsid w:val="0000380E"/>
    <w:rsid w:val="00015A23"/>
    <w:rsid w:val="000247B9"/>
    <w:rsid w:val="00026B4E"/>
    <w:rsid w:val="00047CEF"/>
    <w:rsid w:val="000749B0"/>
    <w:rsid w:val="00093C24"/>
    <w:rsid w:val="00097150"/>
    <w:rsid w:val="000A6479"/>
    <w:rsid w:val="000B3BF0"/>
    <w:rsid w:val="000B70BF"/>
    <w:rsid w:val="000D370C"/>
    <w:rsid w:val="000D6B18"/>
    <w:rsid w:val="000F3C46"/>
    <w:rsid w:val="00110D66"/>
    <w:rsid w:val="0013558F"/>
    <w:rsid w:val="00140EF3"/>
    <w:rsid w:val="00145B66"/>
    <w:rsid w:val="00156045"/>
    <w:rsid w:val="00163644"/>
    <w:rsid w:val="00171A5C"/>
    <w:rsid w:val="001946D7"/>
    <w:rsid w:val="001C57F2"/>
    <w:rsid w:val="001D1578"/>
    <w:rsid w:val="001D5879"/>
    <w:rsid w:val="001E3F2B"/>
    <w:rsid w:val="001F7B2B"/>
    <w:rsid w:val="00202613"/>
    <w:rsid w:val="00220C2D"/>
    <w:rsid w:val="00230AD6"/>
    <w:rsid w:val="0027220D"/>
    <w:rsid w:val="002B6D83"/>
    <w:rsid w:val="002E1886"/>
    <w:rsid w:val="002E27D2"/>
    <w:rsid w:val="002F3A60"/>
    <w:rsid w:val="002F6908"/>
    <w:rsid w:val="00313E60"/>
    <w:rsid w:val="00325344"/>
    <w:rsid w:val="0034352F"/>
    <w:rsid w:val="00345AFC"/>
    <w:rsid w:val="00350A67"/>
    <w:rsid w:val="003626B8"/>
    <w:rsid w:val="0037481F"/>
    <w:rsid w:val="00380A60"/>
    <w:rsid w:val="0038334D"/>
    <w:rsid w:val="0038507A"/>
    <w:rsid w:val="00392B97"/>
    <w:rsid w:val="003A0D62"/>
    <w:rsid w:val="003A630E"/>
    <w:rsid w:val="003B0DCA"/>
    <w:rsid w:val="003B1A4F"/>
    <w:rsid w:val="003E0F3E"/>
    <w:rsid w:val="00415045"/>
    <w:rsid w:val="00441F81"/>
    <w:rsid w:val="00462CAF"/>
    <w:rsid w:val="00466025"/>
    <w:rsid w:val="00475565"/>
    <w:rsid w:val="004A251C"/>
    <w:rsid w:val="004A55DD"/>
    <w:rsid w:val="004A6256"/>
    <w:rsid w:val="004B0A7A"/>
    <w:rsid w:val="004B39C0"/>
    <w:rsid w:val="004B75B8"/>
    <w:rsid w:val="004C51AA"/>
    <w:rsid w:val="004D5328"/>
    <w:rsid w:val="004E5EDF"/>
    <w:rsid w:val="005074D0"/>
    <w:rsid w:val="0052149A"/>
    <w:rsid w:val="00524506"/>
    <w:rsid w:val="00526BEA"/>
    <w:rsid w:val="005447B7"/>
    <w:rsid w:val="005649CB"/>
    <w:rsid w:val="00574E30"/>
    <w:rsid w:val="00581076"/>
    <w:rsid w:val="00581FB8"/>
    <w:rsid w:val="005B4CE4"/>
    <w:rsid w:val="005C06BE"/>
    <w:rsid w:val="005C2A32"/>
    <w:rsid w:val="005D24C3"/>
    <w:rsid w:val="005E0572"/>
    <w:rsid w:val="005E26CE"/>
    <w:rsid w:val="005E766A"/>
    <w:rsid w:val="005F17CC"/>
    <w:rsid w:val="005F38BD"/>
    <w:rsid w:val="006117FC"/>
    <w:rsid w:val="00621ADF"/>
    <w:rsid w:val="006222EC"/>
    <w:rsid w:val="00625774"/>
    <w:rsid w:val="00626711"/>
    <w:rsid w:val="00632316"/>
    <w:rsid w:val="00656A7A"/>
    <w:rsid w:val="006606A2"/>
    <w:rsid w:val="00662F62"/>
    <w:rsid w:val="00673D63"/>
    <w:rsid w:val="00696C92"/>
    <w:rsid w:val="006A6792"/>
    <w:rsid w:val="006D644A"/>
    <w:rsid w:val="006E79D3"/>
    <w:rsid w:val="006E7C89"/>
    <w:rsid w:val="006F6D72"/>
    <w:rsid w:val="00701AC5"/>
    <w:rsid w:val="00714BC8"/>
    <w:rsid w:val="00717A47"/>
    <w:rsid w:val="00744FBE"/>
    <w:rsid w:val="00761F02"/>
    <w:rsid w:val="00773693"/>
    <w:rsid w:val="00793346"/>
    <w:rsid w:val="007A042F"/>
    <w:rsid w:val="007A0684"/>
    <w:rsid w:val="007A2625"/>
    <w:rsid w:val="007A7AEC"/>
    <w:rsid w:val="007C482C"/>
    <w:rsid w:val="007D098D"/>
    <w:rsid w:val="007D4447"/>
    <w:rsid w:val="007E18CC"/>
    <w:rsid w:val="007F311F"/>
    <w:rsid w:val="008167C2"/>
    <w:rsid w:val="00843F08"/>
    <w:rsid w:val="00847C64"/>
    <w:rsid w:val="0087153A"/>
    <w:rsid w:val="00874666"/>
    <w:rsid w:val="00891F1A"/>
    <w:rsid w:val="00896B28"/>
    <w:rsid w:val="008C262B"/>
    <w:rsid w:val="008E2121"/>
    <w:rsid w:val="008F0842"/>
    <w:rsid w:val="008F3654"/>
    <w:rsid w:val="008F64B5"/>
    <w:rsid w:val="00903B11"/>
    <w:rsid w:val="00905D01"/>
    <w:rsid w:val="009323F5"/>
    <w:rsid w:val="009451CE"/>
    <w:rsid w:val="0094528E"/>
    <w:rsid w:val="00946903"/>
    <w:rsid w:val="009620B9"/>
    <w:rsid w:val="00966D7E"/>
    <w:rsid w:val="00986E45"/>
    <w:rsid w:val="009A5EF5"/>
    <w:rsid w:val="009B0B95"/>
    <w:rsid w:val="009B260E"/>
    <w:rsid w:val="009D20EE"/>
    <w:rsid w:val="009E5F93"/>
    <w:rsid w:val="009E7AD4"/>
    <w:rsid w:val="00A046B8"/>
    <w:rsid w:val="00A264D7"/>
    <w:rsid w:val="00A33927"/>
    <w:rsid w:val="00A41ED4"/>
    <w:rsid w:val="00A7205A"/>
    <w:rsid w:val="00A80507"/>
    <w:rsid w:val="00A9003C"/>
    <w:rsid w:val="00AB3301"/>
    <w:rsid w:val="00AB479B"/>
    <w:rsid w:val="00AD5ACB"/>
    <w:rsid w:val="00AE32A2"/>
    <w:rsid w:val="00AF4AF4"/>
    <w:rsid w:val="00B079A2"/>
    <w:rsid w:val="00B13AF7"/>
    <w:rsid w:val="00B433D5"/>
    <w:rsid w:val="00B60F7F"/>
    <w:rsid w:val="00B656C0"/>
    <w:rsid w:val="00B847F3"/>
    <w:rsid w:val="00B903E6"/>
    <w:rsid w:val="00BB0F37"/>
    <w:rsid w:val="00BC0654"/>
    <w:rsid w:val="00BE52C7"/>
    <w:rsid w:val="00BF6B7D"/>
    <w:rsid w:val="00C12DF0"/>
    <w:rsid w:val="00C25440"/>
    <w:rsid w:val="00C260AA"/>
    <w:rsid w:val="00C343B9"/>
    <w:rsid w:val="00C66A84"/>
    <w:rsid w:val="00C87F29"/>
    <w:rsid w:val="00C97E0C"/>
    <w:rsid w:val="00CA4250"/>
    <w:rsid w:val="00CA642B"/>
    <w:rsid w:val="00CB5E90"/>
    <w:rsid w:val="00CD34A6"/>
    <w:rsid w:val="00CF7B67"/>
    <w:rsid w:val="00D009D3"/>
    <w:rsid w:val="00D03009"/>
    <w:rsid w:val="00D30A46"/>
    <w:rsid w:val="00D47DF5"/>
    <w:rsid w:val="00D85DEB"/>
    <w:rsid w:val="00DC1F3E"/>
    <w:rsid w:val="00DD59FA"/>
    <w:rsid w:val="00DE46E8"/>
    <w:rsid w:val="00E0064B"/>
    <w:rsid w:val="00E12206"/>
    <w:rsid w:val="00E12B37"/>
    <w:rsid w:val="00E1576B"/>
    <w:rsid w:val="00E47546"/>
    <w:rsid w:val="00E52EFA"/>
    <w:rsid w:val="00E55197"/>
    <w:rsid w:val="00E6580E"/>
    <w:rsid w:val="00E844F9"/>
    <w:rsid w:val="00EA047E"/>
    <w:rsid w:val="00EB6976"/>
    <w:rsid w:val="00EC3077"/>
    <w:rsid w:val="00EC4708"/>
    <w:rsid w:val="00EE29A0"/>
    <w:rsid w:val="00EE771D"/>
    <w:rsid w:val="00EF19F1"/>
    <w:rsid w:val="00F06B37"/>
    <w:rsid w:val="00F139B9"/>
    <w:rsid w:val="00F163AB"/>
    <w:rsid w:val="00F16445"/>
    <w:rsid w:val="00F42322"/>
    <w:rsid w:val="00F47E6E"/>
    <w:rsid w:val="00F51B86"/>
    <w:rsid w:val="00F55EE5"/>
    <w:rsid w:val="00F624A0"/>
    <w:rsid w:val="00F75023"/>
    <w:rsid w:val="00F771D9"/>
    <w:rsid w:val="00F8478C"/>
    <w:rsid w:val="00FA56F9"/>
    <w:rsid w:val="00FB3F33"/>
    <w:rsid w:val="00FE2A66"/>
    <w:rsid w:val="00FF303D"/>
    <w:rsid w:val="00FF6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60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13E60"/>
    <w:pPr>
      <w:ind w:left="720"/>
      <w:contextualSpacing/>
    </w:pPr>
  </w:style>
  <w:style w:type="paragraph" w:customStyle="1" w:styleId="western">
    <w:name w:val="western"/>
    <w:basedOn w:val="Normal"/>
    <w:uiPriority w:val="99"/>
    <w:rsid w:val="00313E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313E60"/>
    <w:rPr>
      <w:rFonts w:cs="Times New Roman"/>
    </w:rPr>
  </w:style>
  <w:style w:type="table" w:styleId="TableGrid">
    <w:name w:val="Table Grid"/>
    <w:basedOn w:val="TableNormal"/>
    <w:uiPriority w:val="99"/>
    <w:rsid w:val="00313E6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313E60"/>
    <w:pPr>
      <w:spacing w:after="0" w:line="24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13E60"/>
    <w:rPr>
      <w:rFonts w:ascii="Times New Roman" w:hAnsi="Times New Roman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581FB8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26C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311</TotalTime>
  <Pages>5</Pages>
  <Words>1009</Words>
  <Characters>5754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Удачное</cp:lastModifiedBy>
  <cp:revision>13</cp:revision>
  <cp:lastPrinted>2015-06-08T09:01:00Z</cp:lastPrinted>
  <dcterms:created xsi:type="dcterms:W3CDTF">2015-05-12T12:08:00Z</dcterms:created>
  <dcterms:modified xsi:type="dcterms:W3CDTF">2015-06-23T08:56:00Z</dcterms:modified>
</cp:coreProperties>
</file>